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42332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AB2530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CC4656">
              <w:rPr>
                <w:rFonts w:ascii="Myriad Pro" w:hAnsi="Myriad Pro"/>
                <w:noProof/>
                <w:sz w:val="22"/>
              </w:rPr>
              <w:t>22.03.12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42332F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50198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Stammblatte neuer Mitarbeiter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AB2530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 Belege</w:t>
      </w:r>
      <w:r w:rsidR="0042332F">
        <w:rPr>
          <w:rFonts w:ascii="Myriad Pro" w:hAnsi="Myriad Pro"/>
          <w:sz w:val="22"/>
        </w:rPr>
        <w:t>;</w:t>
      </w:r>
      <w:r>
        <w:rPr>
          <w:rFonts w:ascii="Myriad Pro" w:hAnsi="Myriad Pro"/>
          <w:sz w:val="22"/>
        </w:rPr>
        <w:t xml:space="preserve"> 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2332F" w:rsidRDefault="0042332F" w:rsidP="00C269FA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 w:rsidRPr="0042332F">
        <w:rPr>
          <w:rFonts w:ascii="Myriad Pro" w:hAnsi="Myriad Pro"/>
          <w:sz w:val="22"/>
        </w:rPr>
        <w:t xml:space="preserve">Mahnung </w:t>
      </w:r>
      <w:r>
        <w:rPr>
          <w:rFonts w:ascii="Myriad Pro" w:hAnsi="Myriad Pro"/>
          <w:sz w:val="22"/>
        </w:rPr>
        <w:t>von BKK Wirtschaft und Finanzen</w:t>
      </w:r>
    </w:p>
    <w:p w:rsidR="00C269FA" w:rsidRPr="0042332F" w:rsidRDefault="0042332F" w:rsidP="00C269FA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Bestätigung der Überweisung in Höhe von 905,43-€</w:t>
      </w:r>
      <w:r w:rsidR="00C269FA" w:rsidRPr="0042332F">
        <w:rPr>
          <w:rFonts w:ascii="Myriad Pro" w:hAnsi="Myriad Pro"/>
          <w:sz w:val="22"/>
        </w:rPr>
        <w:t xml:space="preserve"> </w:t>
      </w:r>
    </w:p>
    <w:p w:rsidR="00C269FA" w:rsidRDefault="00C269FA" w:rsidP="00C269FA">
      <w:pPr>
        <w:pStyle w:val="Textkrper"/>
        <w:spacing w:after="0" w:line="240" w:lineRule="auto"/>
        <w:ind w:left="720" w:firstLine="0"/>
        <w:rPr>
          <w:rFonts w:ascii="Myriad Pro" w:hAnsi="Myriad Pro"/>
          <w:sz w:val="22"/>
        </w:rPr>
      </w:pPr>
    </w:p>
    <w:p w:rsidR="0042332F" w:rsidRDefault="0042332F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Am 20.03. habe ich den obengenannten Betrag in Höhe von 905,43 an BKK Wirtschaft und Finanzen überwiesen. Ich habe keine Mahnungsgebühr in Höhe von 4,80 und keine Säumniszuschläge </w:t>
      </w:r>
      <w:r w:rsidR="00844342">
        <w:rPr>
          <w:rFonts w:ascii="Myriad Pro" w:hAnsi="Myriad Pro"/>
          <w:sz w:val="22"/>
        </w:rPr>
        <w:t>in</w:t>
      </w:r>
      <w:r>
        <w:rPr>
          <w:rFonts w:ascii="Myriad Pro" w:hAnsi="Myriad Pro"/>
          <w:sz w:val="22"/>
        </w:rPr>
        <w:t xml:space="preserve"> Höhe von 18,00 überwiesen,</w:t>
      </w:r>
      <w:r w:rsidRPr="0042332F"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sz w:val="22"/>
        </w:rPr>
        <w:t>wie Frau Riemer mir mitgeteilt habe.</w:t>
      </w:r>
    </w:p>
    <w:p w:rsidR="0042332F" w:rsidRDefault="0042332F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44342" w:rsidRDefault="0042332F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Nun habe ich die letzte Mahnung von der BKK, die am 19.03. erstellt hat erhalten. </w:t>
      </w:r>
    </w:p>
    <w:p w:rsidR="00844342" w:rsidRDefault="00844342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C4656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Wenn Sie</w:t>
      </w:r>
      <w:r w:rsidR="00844342" w:rsidRPr="00844342"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sz w:val="22"/>
        </w:rPr>
        <w:t xml:space="preserve">noch </w:t>
      </w:r>
      <w:r w:rsidR="00844342" w:rsidRPr="00844342">
        <w:rPr>
          <w:rFonts w:ascii="Myriad Pro" w:hAnsi="Myriad Pro"/>
          <w:sz w:val="22"/>
        </w:rPr>
        <w:t>darum kümmern</w:t>
      </w:r>
      <w:r>
        <w:rPr>
          <w:rFonts w:ascii="Myriad Pro" w:hAnsi="Myriad Pro"/>
          <w:sz w:val="22"/>
        </w:rPr>
        <w:t xml:space="preserve"> sollen</w:t>
      </w:r>
      <w:r w:rsidR="00844342" w:rsidRPr="00844342">
        <w:rPr>
          <w:rFonts w:ascii="Myriad Pro" w:hAnsi="Myriad Pro"/>
          <w:sz w:val="22"/>
        </w:rPr>
        <w:t>, bitte bearbeiten Sie</w:t>
      </w:r>
      <w:r>
        <w:rPr>
          <w:rFonts w:ascii="Myriad Pro" w:hAnsi="Myriad Pro"/>
          <w:sz w:val="22"/>
        </w:rPr>
        <w:t xml:space="preserve"> diesen Appell</w:t>
      </w:r>
      <w:r w:rsidR="00844342" w:rsidRPr="00844342">
        <w:rPr>
          <w:rFonts w:ascii="Myriad Pro" w:hAnsi="Myriad Pro"/>
          <w:sz w:val="22"/>
        </w:rPr>
        <w:t>. Ansonsten betrachten Sie dieses Beschreiben als gegenstandslos.</w:t>
      </w:r>
    </w:p>
    <w:p w:rsidR="00844342" w:rsidRDefault="00844342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5A011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656" w:rsidRDefault="00CC4656">
      <w:r>
        <w:separator/>
      </w:r>
    </w:p>
  </w:endnote>
  <w:endnote w:type="continuationSeparator" w:id="0">
    <w:p w:rsidR="00CC4656" w:rsidRDefault="00CC4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656" w:rsidRDefault="00CC4656">
      <w:r>
        <w:separator/>
      </w:r>
    </w:p>
  </w:footnote>
  <w:footnote w:type="continuationSeparator" w:id="0">
    <w:p w:rsidR="00CC4656" w:rsidRDefault="00CC4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656" w:rsidRDefault="00CC465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AB253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C4656" w:rsidRPr="00C00049" w:rsidRDefault="00CC465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C4656" w:rsidRDefault="00CC465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C4656" w:rsidRDefault="00CC465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C4656" w:rsidRDefault="00CC465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C4656" w:rsidRDefault="00CC465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C4656" w:rsidRDefault="00CC465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C4656" w:rsidRDefault="00CC465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C4656" w:rsidRDefault="00CC465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C4656" w:rsidRDefault="00CC465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C4656" w:rsidRDefault="00CC465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293289"/>
    <w:rsid w:val="002D75DE"/>
    <w:rsid w:val="0042332F"/>
    <w:rsid w:val="004251D6"/>
    <w:rsid w:val="00450198"/>
    <w:rsid w:val="00512759"/>
    <w:rsid w:val="005A0119"/>
    <w:rsid w:val="0071257C"/>
    <w:rsid w:val="00721F2F"/>
    <w:rsid w:val="00731A9B"/>
    <w:rsid w:val="0077263A"/>
    <w:rsid w:val="008146A9"/>
    <w:rsid w:val="00844342"/>
    <w:rsid w:val="008A4888"/>
    <w:rsid w:val="008B588B"/>
    <w:rsid w:val="008B72FA"/>
    <w:rsid w:val="008C2AF9"/>
    <w:rsid w:val="008F5610"/>
    <w:rsid w:val="00921BF1"/>
    <w:rsid w:val="00AB2530"/>
    <w:rsid w:val="00C00049"/>
    <w:rsid w:val="00C033C9"/>
    <w:rsid w:val="00C07B66"/>
    <w:rsid w:val="00C269FA"/>
    <w:rsid w:val="00C7048E"/>
    <w:rsid w:val="00CC4656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160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1304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2012-03-22T13:32:00Z</cp:lastPrinted>
  <dcterms:created xsi:type="dcterms:W3CDTF">2012-03-22T13:41:00Z</dcterms:created>
  <dcterms:modified xsi:type="dcterms:W3CDTF">2012-03-22T13:41:00Z</dcterms:modified>
</cp:coreProperties>
</file>